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EA110" w14:textId="761CDABD" w:rsidR="00771020" w:rsidRPr="00AE7725" w:rsidRDefault="00BE4313" w:rsidP="0068383B">
      <w:pPr>
        <w:spacing w:afterLines="50" w:after="180"/>
        <w:jc w:val="right"/>
        <w:rPr>
          <w:rFonts w:ascii="ＭＳ 明朝" w:eastAsia="ＭＳ 明朝" w:hAnsi="ＭＳ 明朝"/>
          <w:sz w:val="22"/>
        </w:rPr>
      </w:pPr>
      <w:r w:rsidRPr="008700C9">
        <w:rPr>
          <w:rFonts w:ascii="ＭＳ 明朝" w:eastAsia="ＭＳ 明朝" w:hAnsi="ＭＳ 明朝" w:hint="eastAsia"/>
          <w:sz w:val="22"/>
        </w:rPr>
        <w:t xml:space="preserve">　</w:t>
      </w:r>
      <w:r w:rsidR="00AC54E5">
        <w:rPr>
          <w:rFonts w:ascii="ＭＳ 明朝" w:eastAsia="ＭＳ 明朝" w:hAnsi="ＭＳ 明朝" w:hint="eastAsia"/>
          <w:sz w:val="22"/>
        </w:rPr>
        <w:t xml:space="preserve">　</w:t>
      </w:r>
      <w:r w:rsidR="00CD23F5">
        <w:rPr>
          <w:rFonts w:ascii="ＭＳ 明朝" w:eastAsia="ＭＳ 明朝" w:hAnsi="ＭＳ 明朝" w:hint="eastAsia"/>
          <w:sz w:val="22"/>
        </w:rPr>
        <w:t>（様式４</w:t>
      </w:r>
      <w:r w:rsidR="00771020" w:rsidRPr="00AE7725">
        <w:rPr>
          <w:rFonts w:ascii="ＭＳ 明朝" w:eastAsia="ＭＳ 明朝" w:hAnsi="ＭＳ 明朝" w:hint="eastAsia"/>
          <w:sz w:val="22"/>
        </w:rPr>
        <w:t>）</w:t>
      </w:r>
    </w:p>
    <w:p w14:paraId="4215B6BB" w14:textId="3C0EAD02" w:rsidR="00D72C03" w:rsidRPr="00AE7725" w:rsidRDefault="00C60B9F" w:rsidP="00DC3F28">
      <w:pPr>
        <w:spacing w:afterLines="50" w:after="180"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放課後等デイサービス</w:t>
      </w:r>
      <w:r w:rsidR="001523CD">
        <w:rPr>
          <w:rFonts w:ascii="ＭＳ ゴシック" w:eastAsia="ＭＳ ゴシック" w:hAnsi="ＭＳ ゴシック" w:hint="eastAsia"/>
          <w:sz w:val="22"/>
        </w:rPr>
        <w:t>ガイドライン</w:t>
      </w:r>
      <w:r w:rsidR="004124FD" w:rsidRPr="00AE7725">
        <w:rPr>
          <w:rFonts w:ascii="ＭＳ ゴシック" w:eastAsia="ＭＳ ゴシック" w:hAnsi="ＭＳ ゴシック" w:hint="eastAsia"/>
          <w:sz w:val="22"/>
        </w:rPr>
        <w:t>に係る確認書</w:t>
      </w:r>
    </w:p>
    <w:p w14:paraId="56100E8E" w14:textId="5005DBB4" w:rsidR="00771020" w:rsidRDefault="00771020" w:rsidP="00DC3F28">
      <w:pPr>
        <w:spacing w:afterLines="50" w:after="180"/>
        <w:jc w:val="center"/>
        <w:rPr>
          <w:rFonts w:ascii="ＭＳ 明朝" w:eastAsia="ＭＳ 明朝" w:hAnsi="ＭＳ 明朝"/>
          <w:sz w:val="22"/>
        </w:rPr>
      </w:pPr>
    </w:p>
    <w:p w14:paraId="0BCA6C6C" w14:textId="34F82B3D" w:rsidR="00681D4C" w:rsidRDefault="008F2DFA" w:rsidP="008F2DFA">
      <w:pPr>
        <w:ind w:firstLineChars="100" w:firstLine="210"/>
        <w:jc w:val="left"/>
        <w:rPr>
          <w:color w:val="000000"/>
        </w:rPr>
      </w:pPr>
      <w:r>
        <w:rPr>
          <w:rFonts w:hint="eastAsia"/>
          <w:color w:val="000000"/>
        </w:rPr>
        <w:t>こども家庭庁が放課後等デイサービスの支援内容や運営に関する事項を定めた</w:t>
      </w:r>
      <w:r w:rsidR="00681D4C">
        <w:rPr>
          <w:rFonts w:hint="eastAsia"/>
          <w:color w:val="000000"/>
        </w:rPr>
        <w:t>「放課</w:t>
      </w:r>
      <w:r>
        <w:rPr>
          <w:rFonts w:hint="eastAsia"/>
          <w:color w:val="000000"/>
        </w:rPr>
        <w:t>後等デイサービスガイドライン」を熟読の上</w:t>
      </w:r>
      <w:r w:rsidR="00681D4C">
        <w:rPr>
          <w:rFonts w:hint="eastAsia"/>
          <w:color w:val="000000"/>
        </w:rPr>
        <w:t>、□</w:t>
      </w:r>
      <w:r w:rsidR="00681D4C" w:rsidRPr="003850D2">
        <w:rPr>
          <w:rFonts w:hint="eastAsia"/>
          <w:color w:val="000000"/>
        </w:rPr>
        <w:t>にレ印を記入してくだ</w:t>
      </w:r>
      <w:r w:rsidR="00681D4C">
        <w:rPr>
          <w:rFonts w:hint="eastAsia"/>
          <w:color w:val="000000"/>
        </w:rPr>
        <w:t>さい。</w:t>
      </w:r>
    </w:p>
    <w:p w14:paraId="4686654D" w14:textId="2CE90E72" w:rsidR="00681D4C" w:rsidRDefault="00681D4C" w:rsidP="00681D4C">
      <w:pPr>
        <w:jc w:val="left"/>
        <w:rPr>
          <w:color w:val="000000"/>
        </w:rPr>
      </w:pPr>
    </w:p>
    <w:p w14:paraId="03DBEC3B" w14:textId="77777777" w:rsidR="00681D4C" w:rsidRPr="00681D4C" w:rsidRDefault="00681D4C" w:rsidP="00681D4C">
      <w:pPr>
        <w:jc w:val="left"/>
        <w:rPr>
          <w:color w:val="000000"/>
        </w:rPr>
      </w:pPr>
    </w:p>
    <w:p w14:paraId="6914A2D7" w14:textId="1379102D" w:rsidR="004124FD" w:rsidRPr="008700C9" w:rsidRDefault="001A4DAB" w:rsidP="001523CD">
      <w:pPr>
        <w:spacing w:line="440" w:lineRule="exact"/>
        <w:ind w:left="147" w:hangingChars="67" w:hanging="147"/>
        <w:jc w:val="left"/>
        <w:rPr>
          <w:rFonts w:ascii="ＭＳ 明朝" w:eastAsia="ＭＳ 明朝" w:hAnsi="ＭＳ 明朝"/>
          <w:sz w:val="22"/>
        </w:rPr>
      </w:pPr>
      <w:r w:rsidRPr="00AE7725">
        <w:rPr>
          <w:rFonts w:ascii="ＭＳ 明朝" w:eastAsia="ＭＳ 明朝" w:hAnsi="ＭＳ 明朝" w:hint="eastAsia"/>
          <w:sz w:val="22"/>
        </w:rPr>
        <w:t>□</w:t>
      </w:r>
      <w:r w:rsidR="00B551F9" w:rsidRPr="00AE7725">
        <w:rPr>
          <w:rFonts w:ascii="ＭＳ 明朝" w:eastAsia="ＭＳ 明朝" w:hAnsi="ＭＳ 明朝" w:hint="eastAsia"/>
          <w:sz w:val="22"/>
        </w:rPr>
        <w:t xml:space="preserve">　</w:t>
      </w:r>
      <w:r w:rsidR="00C60B9F">
        <w:rPr>
          <w:rFonts w:ascii="ＭＳ 明朝" w:eastAsia="ＭＳ 明朝" w:hAnsi="ＭＳ 明朝" w:hint="eastAsia"/>
          <w:sz w:val="22"/>
        </w:rPr>
        <w:t>放課後等デイサービス</w:t>
      </w:r>
      <w:r w:rsidR="004124FD" w:rsidRPr="00AE7725">
        <w:rPr>
          <w:rFonts w:ascii="ＭＳ 明朝" w:eastAsia="ＭＳ 明朝" w:hAnsi="ＭＳ 明朝" w:hint="eastAsia"/>
          <w:sz w:val="22"/>
        </w:rPr>
        <w:t>ガイドライン</w:t>
      </w:r>
      <w:r w:rsidR="0068383B" w:rsidRPr="00AE7725">
        <w:rPr>
          <w:rFonts w:ascii="ＭＳ 明朝" w:eastAsia="ＭＳ 明朝" w:hAnsi="ＭＳ 明朝" w:hint="eastAsia"/>
          <w:sz w:val="22"/>
        </w:rPr>
        <w:t>を</w:t>
      </w:r>
      <w:r w:rsidR="004124FD" w:rsidRPr="00AE7725">
        <w:rPr>
          <w:rFonts w:ascii="ＭＳ 明朝" w:eastAsia="ＭＳ 明朝" w:hAnsi="ＭＳ 明朝" w:hint="eastAsia"/>
          <w:sz w:val="22"/>
        </w:rPr>
        <w:t>確認し</w:t>
      </w:r>
      <w:r w:rsidR="00E42845" w:rsidRPr="00AE7725">
        <w:rPr>
          <w:rFonts w:ascii="ＭＳ 明朝" w:eastAsia="ＭＳ 明朝" w:hAnsi="ＭＳ 明朝" w:hint="eastAsia"/>
          <w:sz w:val="22"/>
        </w:rPr>
        <w:t>、</w:t>
      </w:r>
      <w:r w:rsidR="0068383B" w:rsidRPr="00AE7725">
        <w:rPr>
          <w:rFonts w:ascii="ＭＳ 明朝" w:eastAsia="ＭＳ 明朝" w:hAnsi="ＭＳ 明朝" w:hint="eastAsia"/>
          <w:sz w:val="22"/>
        </w:rPr>
        <w:t>十分理解しました</w:t>
      </w:r>
    </w:p>
    <w:p w14:paraId="57B80DE3" w14:textId="77777777" w:rsidR="005263E3" w:rsidRPr="008700C9" w:rsidRDefault="005263E3" w:rsidP="00DC3F28">
      <w:pPr>
        <w:spacing w:line="180" w:lineRule="exact"/>
        <w:jc w:val="left"/>
        <w:rPr>
          <w:rFonts w:ascii="ＭＳ 明朝" w:eastAsia="ＭＳ 明朝" w:hAnsi="ＭＳ 明朝"/>
          <w:sz w:val="22"/>
        </w:rPr>
      </w:pPr>
    </w:p>
    <w:p w14:paraId="4AF99A00" w14:textId="77777777" w:rsidR="004124FD" w:rsidRPr="008700C9" w:rsidRDefault="004124FD" w:rsidP="00DC3F28">
      <w:pPr>
        <w:spacing w:beforeLines="50" w:before="180" w:line="420" w:lineRule="exact"/>
        <w:jc w:val="left"/>
        <w:rPr>
          <w:rFonts w:ascii="ＭＳ 明朝" w:eastAsia="ＭＳ 明朝" w:hAnsi="ＭＳ 明朝"/>
          <w:sz w:val="22"/>
        </w:rPr>
      </w:pPr>
    </w:p>
    <w:p w14:paraId="5B84F520" w14:textId="4F90699C" w:rsidR="0017067D" w:rsidRDefault="0017067D" w:rsidP="0017067D">
      <w:pPr>
        <w:spacing w:line="480" w:lineRule="exac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</w:p>
    <w:p w14:paraId="7230583D" w14:textId="77777777" w:rsidR="0017067D" w:rsidRDefault="0017067D" w:rsidP="0017067D">
      <w:pPr>
        <w:spacing w:line="480" w:lineRule="exact"/>
        <w:rPr>
          <w:rFonts w:ascii="ＭＳ 明朝" w:eastAsia="ＭＳ 明朝" w:hAnsi="ＭＳ 明朝" w:hint="eastAsia"/>
          <w:sz w:val="22"/>
        </w:rPr>
      </w:pPr>
      <w:bookmarkStart w:id="0" w:name="_GoBack"/>
      <w:bookmarkEnd w:id="0"/>
    </w:p>
    <w:p w14:paraId="6399D32E" w14:textId="4EEEB1A5" w:rsidR="00716CD8" w:rsidRDefault="0017067D" w:rsidP="0017067D">
      <w:pPr>
        <w:spacing w:line="480" w:lineRule="exact"/>
        <w:ind w:firstLineChars="400" w:firstLine="88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年　　　月　　　</w:t>
      </w:r>
      <w:r w:rsidR="00716CD8" w:rsidRPr="008700C9">
        <w:rPr>
          <w:rFonts w:ascii="ＭＳ 明朝" w:eastAsia="ＭＳ 明朝" w:hAnsi="ＭＳ 明朝" w:hint="eastAsia"/>
          <w:sz w:val="22"/>
        </w:rPr>
        <w:t>日</w:t>
      </w:r>
    </w:p>
    <w:p w14:paraId="3621F3BD" w14:textId="77777777" w:rsidR="0017067D" w:rsidRPr="008700C9" w:rsidRDefault="0017067D" w:rsidP="0017067D">
      <w:pPr>
        <w:spacing w:line="480" w:lineRule="exact"/>
        <w:ind w:firstLineChars="400" w:firstLine="880"/>
        <w:rPr>
          <w:rFonts w:ascii="ＭＳ 明朝" w:eastAsia="ＭＳ 明朝" w:hAnsi="ＭＳ 明朝" w:hint="eastAsia"/>
          <w:sz w:val="22"/>
        </w:rPr>
      </w:pPr>
    </w:p>
    <w:p w14:paraId="1F47676D" w14:textId="5E47E299" w:rsidR="00716CD8" w:rsidRPr="008700C9" w:rsidRDefault="004E16B3" w:rsidP="00DC3F28">
      <w:pPr>
        <w:spacing w:line="480" w:lineRule="exact"/>
        <w:ind w:leftChars="100" w:left="357" w:hangingChars="67" w:hanging="147"/>
        <w:jc w:val="left"/>
        <w:rPr>
          <w:rFonts w:ascii="ＭＳ 明朝" w:eastAsia="ＭＳ 明朝" w:hAnsi="ＭＳ 明朝"/>
          <w:sz w:val="22"/>
          <w:u w:val="single"/>
        </w:rPr>
      </w:pPr>
      <w:r w:rsidRPr="008700C9">
        <w:rPr>
          <w:rFonts w:ascii="ＭＳ 明朝" w:eastAsia="ＭＳ 明朝" w:hAnsi="ＭＳ 明朝" w:hint="eastAsia"/>
          <w:sz w:val="22"/>
          <w:u w:val="single"/>
        </w:rPr>
        <w:t>法人</w:t>
      </w:r>
      <w:r w:rsidR="00970D62" w:rsidRPr="008700C9">
        <w:rPr>
          <w:rFonts w:ascii="ＭＳ 明朝" w:eastAsia="ＭＳ 明朝" w:hAnsi="ＭＳ 明朝" w:hint="eastAsia"/>
          <w:sz w:val="22"/>
          <w:u w:val="single"/>
        </w:rPr>
        <w:t>の名称</w:t>
      </w:r>
      <w:r w:rsidR="00716CD8" w:rsidRPr="008700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</w:t>
      </w:r>
      <w:r w:rsidR="004124FD" w:rsidRPr="008700C9">
        <w:rPr>
          <w:rFonts w:ascii="ＭＳ 明朝" w:eastAsia="ＭＳ 明朝" w:hAnsi="ＭＳ 明朝" w:hint="eastAsia"/>
          <w:sz w:val="22"/>
          <w:u w:val="single"/>
        </w:rPr>
        <w:t xml:space="preserve">　　　　</w:t>
      </w:r>
      <w:r w:rsidR="00E32EEE">
        <w:rPr>
          <w:rFonts w:ascii="ＭＳ 明朝" w:eastAsia="ＭＳ 明朝" w:hAnsi="ＭＳ 明朝" w:hint="eastAsia"/>
          <w:sz w:val="22"/>
          <w:u w:val="single"/>
          <w:bdr w:val="single" w:sz="4" w:space="0" w:color="auto"/>
        </w:rPr>
        <w:t xml:space="preserve">　</w:t>
      </w:r>
    </w:p>
    <w:p w14:paraId="115780AA" w14:textId="77777777" w:rsidR="00665E40" w:rsidRPr="008700C9" w:rsidRDefault="00970D62" w:rsidP="00DC3F28">
      <w:pPr>
        <w:spacing w:line="480" w:lineRule="exact"/>
        <w:ind w:leftChars="100" w:left="357" w:hangingChars="67" w:hanging="147"/>
        <w:jc w:val="left"/>
        <w:rPr>
          <w:rFonts w:ascii="ＭＳ 明朝" w:eastAsia="ＭＳ 明朝" w:hAnsi="ＭＳ 明朝"/>
          <w:sz w:val="22"/>
          <w:u w:val="single"/>
        </w:rPr>
      </w:pPr>
      <w:r w:rsidRPr="008700C9">
        <w:rPr>
          <w:rFonts w:ascii="ＭＳ 明朝" w:eastAsia="ＭＳ 明朝" w:hAnsi="ＭＳ 明朝" w:hint="eastAsia"/>
          <w:sz w:val="22"/>
          <w:u w:val="single"/>
        </w:rPr>
        <w:t>代表者の</w:t>
      </w:r>
      <w:r w:rsidR="00716CD8" w:rsidRPr="008700C9">
        <w:rPr>
          <w:rFonts w:ascii="ＭＳ 明朝" w:eastAsia="ＭＳ 明朝" w:hAnsi="ＭＳ 明朝" w:hint="eastAsia"/>
          <w:sz w:val="22"/>
          <w:u w:val="single"/>
        </w:rPr>
        <w:t>氏名</w:t>
      </w:r>
      <w:r w:rsidR="00DC3F28" w:rsidRPr="008700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</w:t>
      </w:r>
      <w:r w:rsidRPr="008700C9">
        <w:rPr>
          <w:rFonts w:ascii="ＭＳ 明朝" w:eastAsia="ＭＳ 明朝" w:hAnsi="ＭＳ 明朝" w:hint="eastAsia"/>
          <w:sz w:val="22"/>
          <w:u w:val="single"/>
        </w:rPr>
        <w:t xml:space="preserve">　　</w:t>
      </w:r>
    </w:p>
    <w:sectPr w:rsidR="00665E40" w:rsidRPr="008700C9" w:rsidSect="00771020">
      <w:pgSz w:w="11906" w:h="16838" w:code="9"/>
      <w:pgMar w:top="1077" w:right="1418" w:bottom="1418" w:left="141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61AFA" w14:textId="77777777" w:rsidR="00681D4C" w:rsidRDefault="00681D4C" w:rsidP="00973C13">
      <w:r>
        <w:separator/>
      </w:r>
    </w:p>
  </w:endnote>
  <w:endnote w:type="continuationSeparator" w:id="0">
    <w:p w14:paraId="468EF74F" w14:textId="77777777" w:rsidR="00681D4C" w:rsidRDefault="00681D4C" w:rsidP="0097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94244" w14:textId="77777777" w:rsidR="00681D4C" w:rsidRDefault="00681D4C" w:rsidP="00973C13">
      <w:r>
        <w:separator/>
      </w:r>
    </w:p>
  </w:footnote>
  <w:footnote w:type="continuationSeparator" w:id="0">
    <w:p w14:paraId="1AECFB22" w14:textId="77777777" w:rsidR="00681D4C" w:rsidRDefault="00681D4C" w:rsidP="00973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1F9"/>
    <w:rsid w:val="000236E6"/>
    <w:rsid w:val="00063F29"/>
    <w:rsid w:val="00076515"/>
    <w:rsid w:val="000A621B"/>
    <w:rsid w:val="000E3398"/>
    <w:rsid w:val="000F2B2D"/>
    <w:rsid w:val="001523CD"/>
    <w:rsid w:val="00162E5E"/>
    <w:rsid w:val="0017067D"/>
    <w:rsid w:val="001A3CD6"/>
    <w:rsid w:val="001A4DAB"/>
    <w:rsid w:val="001C711F"/>
    <w:rsid w:val="001F6075"/>
    <w:rsid w:val="002A0EE2"/>
    <w:rsid w:val="002F1A7E"/>
    <w:rsid w:val="002F6A6A"/>
    <w:rsid w:val="0033228C"/>
    <w:rsid w:val="00335CEB"/>
    <w:rsid w:val="003905A2"/>
    <w:rsid w:val="003F4921"/>
    <w:rsid w:val="004124FD"/>
    <w:rsid w:val="00426F19"/>
    <w:rsid w:val="00445BA4"/>
    <w:rsid w:val="004E16B3"/>
    <w:rsid w:val="00506ABE"/>
    <w:rsid w:val="005263E3"/>
    <w:rsid w:val="0060209D"/>
    <w:rsid w:val="00665E40"/>
    <w:rsid w:val="00681D4C"/>
    <w:rsid w:val="0068383B"/>
    <w:rsid w:val="00700A07"/>
    <w:rsid w:val="00702EF0"/>
    <w:rsid w:val="00716CD8"/>
    <w:rsid w:val="00771020"/>
    <w:rsid w:val="007F1299"/>
    <w:rsid w:val="00802F22"/>
    <w:rsid w:val="008700C9"/>
    <w:rsid w:val="008A72D0"/>
    <w:rsid w:val="008F2DFA"/>
    <w:rsid w:val="00970D62"/>
    <w:rsid w:val="00971D67"/>
    <w:rsid w:val="00972177"/>
    <w:rsid w:val="00973C13"/>
    <w:rsid w:val="009B2953"/>
    <w:rsid w:val="009E1867"/>
    <w:rsid w:val="009E4A04"/>
    <w:rsid w:val="00A03EC5"/>
    <w:rsid w:val="00A56133"/>
    <w:rsid w:val="00A635C4"/>
    <w:rsid w:val="00AC54E5"/>
    <w:rsid w:val="00AE7725"/>
    <w:rsid w:val="00AF595B"/>
    <w:rsid w:val="00B551F9"/>
    <w:rsid w:val="00B62DFC"/>
    <w:rsid w:val="00BE4313"/>
    <w:rsid w:val="00C003D8"/>
    <w:rsid w:val="00C60B9F"/>
    <w:rsid w:val="00CC0531"/>
    <w:rsid w:val="00CD23F5"/>
    <w:rsid w:val="00CF6D1F"/>
    <w:rsid w:val="00D72C03"/>
    <w:rsid w:val="00D820F0"/>
    <w:rsid w:val="00DC3F28"/>
    <w:rsid w:val="00E131B2"/>
    <w:rsid w:val="00E32EEE"/>
    <w:rsid w:val="00E42845"/>
    <w:rsid w:val="00EC23C6"/>
    <w:rsid w:val="00F40C46"/>
    <w:rsid w:val="00F91C9A"/>
    <w:rsid w:val="00FC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0183066"/>
  <w15:chartTrackingRefBased/>
  <w15:docId w15:val="{A1C98329-6B45-4EA9-AE8D-7C77B2EF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C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3C13"/>
  </w:style>
  <w:style w:type="paragraph" w:styleId="a5">
    <w:name w:val="footer"/>
    <w:basedOn w:val="a"/>
    <w:link w:val="a6"/>
    <w:uiPriority w:val="99"/>
    <w:unhideWhenUsed/>
    <w:rsid w:val="00973C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3C13"/>
  </w:style>
  <w:style w:type="table" w:styleId="a7">
    <w:name w:val="Table Grid"/>
    <w:basedOn w:val="a1"/>
    <w:uiPriority w:val="59"/>
    <w:rsid w:val="001C71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020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0209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AF595B"/>
  </w:style>
  <w:style w:type="character" w:customStyle="1" w:styleId="ab">
    <w:name w:val="日付 (文字)"/>
    <w:basedOn w:val="a0"/>
    <w:link w:val="aa"/>
    <w:uiPriority w:val="99"/>
    <w:semiHidden/>
    <w:rsid w:val="00AF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6BA29EF-A318-4E3A-B8A6-6D09F745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E98EFA2F.dotm</Template>
  <TotalTime>38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Kyoto</dc:creator>
  <cp:keywords/>
  <dc:description/>
  <cp:lastModifiedBy>伊藤 俊輔 7971</cp:lastModifiedBy>
  <cp:revision>30</cp:revision>
  <cp:lastPrinted>2019-04-05T02:37:00Z</cp:lastPrinted>
  <dcterms:created xsi:type="dcterms:W3CDTF">2019-04-05T02:35:00Z</dcterms:created>
  <dcterms:modified xsi:type="dcterms:W3CDTF">2026-06-29T03:18:00Z</dcterms:modified>
</cp:coreProperties>
</file>